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>鲁山县天宸锂电有限公司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鲁山县天宸锂电有限公司</w:t>
      </w:r>
    </w:p>
    <w:p w14:paraId="353D86C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鲁山县天宸锂电有限公司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位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于鲁山县恒海动力谷产业园，是一家专注于锂电池研发、生产、组装与销售的全智能化高新技术民营企业。公司深耕新能源锂电领域，以“原子级智控”核心技术为支撑，打造全智能锂电池生产线，严控电芯生产环节，确保产品实现“能量更纯净”“100%足容足电”的品质标准，同时兼具使用寿命长、环保无污染的优势。</w:t>
      </w:r>
    </w:p>
    <w:p w14:paraId="15EE696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公司集高科技研发与规模化生产于一体，聚焦环保型锂电池及相关原材料的创新与应用，产品覆盖工业级、消费级等多领域锂电需求。依托鲁山县产业园区的区位与资源优势，公司构建了从核心材料加工到成品组装的完整产业链，致力于成为区域内锂电行业的标杆企业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在人才发展方面，公司秉持“以人为本”的理念，为员工搭建完善的职业晋升通道与技能培训体系，提供有竞争力的薪酬福利与舒适的工作环境，诚邀各界新能源领域人才携手共进，助力新能源产业绿色发展。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私营企业</w:t>
      </w:r>
    </w:p>
    <w:p w14:paraId="6F7F723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电气机械和器材制造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陈琳琳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: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15738992775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877428256@qq.com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岗位要求：20-45周岁内（条件优秀者年龄可适当放宽），身体健康，吃苦耐劳，男女不限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长白班工作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工作轻松，厂区包午餐，不穿无尘服，适合长期干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3000元</w:t>
      </w:r>
      <w:bookmarkStart w:id="0" w:name="_GoBack"/>
      <w:bookmarkEnd w:id="0"/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-5000元/月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鲁山县先进制造业开发区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恒海动力谷产业园F栋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 xml:space="preserve">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3AE6BFA"/>
    <w:rsid w:val="081C48F0"/>
    <w:rsid w:val="0D966127"/>
    <w:rsid w:val="1959028A"/>
    <w:rsid w:val="19F73A90"/>
    <w:rsid w:val="1C23273E"/>
    <w:rsid w:val="211A7DF9"/>
    <w:rsid w:val="21681610"/>
    <w:rsid w:val="26E848A3"/>
    <w:rsid w:val="31F1433A"/>
    <w:rsid w:val="320F470F"/>
    <w:rsid w:val="338C0DA0"/>
    <w:rsid w:val="419B0120"/>
    <w:rsid w:val="434D53A5"/>
    <w:rsid w:val="4395241C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568</Words>
  <Characters>611</Characters>
  <Lines>0</Lines>
  <Paragraphs>0</Paragraphs>
  <TotalTime>3</TotalTime>
  <ScaleCrop>false</ScaleCrop>
  <LinksUpToDate>false</LinksUpToDate>
  <CharactersWithSpaces>708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2026-01-26T03:45:14Z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3E7B2CFFAB4C419FBD2D0E73A7CCEB71_13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